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5D2" w:rsidRDefault="000325D2" w:rsidP="00544818">
      <w:pPr>
        <w:rPr>
          <w:sz w:val="32"/>
          <w:szCs w:val="32"/>
        </w:rPr>
      </w:pPr>
      <w:r>
        <w:rPr>
          <w:sz w:val="32"/>
          <w:szCs w:val="32"/>
        </w:rPr>
        <w:t>,</w:t>
      </w:r>
    </w:p>
    <w:p w:rsidR="000325D2" w:rsidRDefault="000325D2" w:rsidP="007A4A1A">
      <w:pPr>
        <w:ind w:left="2832" w:firstLine="708"/>
        <w:rPr>
          <w:sz w:val="32"/>
          <w:szCs w:val="32"/>
        </w:rPr>
      </w:pPr>
      <w:r>
        <w:rPr>
          <w:sz w:val="32"/>
          <w:szCs w:val="32"/>
        </w:rPr>
        <w:t>СПИСОК</w:t>
      </w:r>
    </w:p>
    <w:p w:rsidR="000325D2" w:rsidRDefault="000325D2" w:rsidP="007A4A1A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 xml:space="preserve">       жильцов ТСЖ «На Плеханова»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26"/>
        <w:gridCol w:w="6982"/>
        <w:gridCol w:w="1772"/>
      </w:tblGrid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 xml:space="preserve">№ </w:t>
            </w:r>
          </w:p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квартиры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 xml:space="preserve">                       Фамилия, имя, отчество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 xml:space="preserve">площадь </w:t>
            </w:r>
          </w:p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 xml:space="preserve">     м2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1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2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3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4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5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6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7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8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9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10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11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12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13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14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15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16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17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18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20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21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22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23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24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26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27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28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29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30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31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32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33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34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35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36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37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38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39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40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41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42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43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44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45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46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47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48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rPr>
          <w:trHeight w:val="473"/>
        </w:trPr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49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50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51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52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53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54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55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56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AE566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Pr="00AE566B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57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59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  <w:tr w:rsidR="000325D2" w:rsidTr="00BB0D1B">
        <w:tc>
          <w:tcPr>
            <w:tcW w:w="1526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 w:rsidRPr="00AE566B">
              <w:rPr>
                <w:sz w:val="32"/>
                <w:szCs w:val="32"/>
              </w:rPr>
              <w:t>60</w:t>
            </w:r>
          </w:p>
        </w:tc>
        <w:tc>
          <w:tcPr>
            <w:tcW w:w="698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772" w:type="dxa"/>
          </w:tcPr>
          <w:p w:rsidR="000325D2" w:rsidRPr="00AE566B" w:rsidRDefault="000325D2" w:rsidP="00AE566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</w:tc>
      </w:tr>
    </w:tbl>
    <w:p w:rsidR="000325D2" w:rsidRPr="00FE1C28" w:rsidRDefault="000325D2" w:rsidP="007A4A1A">
      <w:pPr>
        <w:ind w:left="142"/>
        <w:jc w:val="both"/>
        <w:rPr>
          <w:sz w:val="32"/>
          <w:szCs w:val="32"/>
        </w:rPr>
      </w:pPr>
    </w:p>
    <w:sectPr w:rsidR="000325D2" w:rsidRPr="00FE1C28" w:rsidSect="00544818">
      <w:pgSz w:w="11907" w:h="16840"/>
      <w:pgMar w:top="1134" w:right="567" w:bottom="851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818"/>
    <w:rsid w:val="000325D2"/>
    <w:rsid w:val="000800D6"/>
    <w:rsid w:val="001175F6"/>
    <w:rsid w:val="00150FF4"/>
    <w:rsid w:val="001D0040"/>
    <w:rsid w:val="002F7301"/>
    <w:rsid w:val="00375BDE"/>
    <w:rsid w:val="00392AD4"/>
    <w:rsid w:val="00431CFD"/>
    <w:rsid w:val="004553C8"/>
    <w:rsid w:val="004666D2"/>
    <w:rsid w:val="004D2269"/>
    <w:rsid w:val="004E7906"/>
    <w:rsid w:val="00544818"/>
    <w:rsid w:val="00594E13"/>
    <w:rsid w:val="005B651D"/>
    <w:rsid w:val="00602BDC"/>
    <w:rsid w:val="00664731"/>
    <w:rsid w:val="0067056D"/>
    <w:rsid w:val="00677B6D"/>
    <w:rsid w:val="00691E82"/>
    <w:rsid w:val="006E0E53"/>
    <w:rsid w:val="0071442C"/>
    <w:rsid w:val="007A4A1A"/>
    <w:rsid w:val="007C599D"/>
    <w:rsid w:val="007F4507"/>
    <w:rsid w:val="008C2A77"/>
    <w:rsid w:val="009D1EB0"/>
    <w:rsid w:val="00A354AB"/>
    <w:rsid w:val="00A7265C"/>
    <w:rsid w:val="00AE566B"/>
    <w:rsid w:val="00B57848"/>
    <w:rsid w:val="00BB0D1B"/>
    <w:rsid w:val="00C94974"/>
    <w:rsid w:val="00D34EB3"/>
    <w:rsid w:val="00E30135"/>
    <w:rsid w:val="00E51219"/>
    <w:rsid w:val="00F139A9"/>
    <w:rsid w:val="00F43EFB"/>
    <w:rsid w:val="00F514C2"/>
    <w:rsid w:val="00FC3637"/>
    <w:rsid w:val="00FD72A1"/>
    <w:rsid w:val="00FE1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5F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4A1A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A4A1A"/>
    <w:rPr>
      <w:rFonts w:ascii="Cambria" w:hAnsi="Cambria" w:cs="Cambria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D34EB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375BD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5BD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A35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54A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7A4A1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A4A1A"/>
  </w:style>
  <w:style w:type="paragraph" w:styleId="BodyTextFirstIndent2">
    <w:name w:val="Body Text First Indent 2"/>
    <w:basedOn w:val="BodyTextIndent"/>
    <w:link w:val="BodyTextFirstIndent2Char"/>
    <w:uiPriority w:val="99"/>
    <w:rsid w:val="007A4A1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7A4A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86</Words>
  <Characters>495</Characters>
  <Application>Microsoft Office Outlook</Application>
  <DocSecurity>0</DocSecurity>
  <Lines>0</Lines>
  <Paragraphs>0</Paragraphs>
  <ScaleCrop>false</ScaleCrop>
  <Company>Квартирно-правовая служба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Управляющей</dc:title>
  <dc:subject/>
  <dc:creator>User</dc:creator>
  <cp:keywords/>
  <dc:description/>
  <cp:lastModifiedBy>***</cp:lastModifiedBy>
  <cp:revision>3</cp:revision>
  <cp:lastPrinted>2012-01-27T08:37:00Z</cp:lastPrinted>
  <dcterms:created xsi:type="dcterms:W3CDTF">2012-02-12T10:17:00Z</dcterms:created>
  <dcterms:modified xsi:type="dcterms:W3CDTF">2012-06-26T12:17:00Z</dcterms:modified>
</cp:coreProperties>
</file>